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3576F" w14:textId="77777777" w:rsidR="005B379B" w:rsidRDefault="005B379B" w:rsidP="005B37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STILLYNGFLETE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076E2807" w14:textId="77777777" w:rsidR="005B379B" w:rsidRDefault="005B379B" w:rsidP="005B37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Hooton </w:t>
      </w:r>
      <w:proofErr w:type="spellStart"/>
      <w:r>
        <w:rPr>
          <w:rFonts w:cs="Times New Roman"/>
          <w:szCs w:val="24"/>
        </w:rPr>
        <w:t>Pagnell</w:t>
      </w:r>
      <w:proofErr w:type="spellEnd"/>
      <w:r>
        <w:rPr>
          <w:rFonts w:cs="Times New Roman"/>
          <w:szCs w:val="24"/>
        </w:rPr>
        <w:t xml:space="preserve">. </w:t>
      </w:r>
    </w:p>
    <w:p w14:paraId="28023AD5" w14:textId="77777777" w:rsidR="005B379B" w:rsidRDefault="005B379B" w:rsidP="005B379B">
      <w:pPr>
        <w:pStyle w:val="NoSpacing"/>
        <w:rPr>
          <w:rFonts w:cs="Times New Roman"/>
          <w:szCs w:val="24"/>
        </w:rPr>
      </w:pPr>
    </w:p>
    <w:p w14:paraId="7897D03F" w14:textId="77777777" w:rsidR="005B379B" w:rsidRDefault="005B379B" w:rsidP="005B379B">
      <w:pPr>
        <w:pStyle w:val="NoSpacing"/>
        <w:rPr>
          <w:rFonts w:cs="Times New Roman"/>
          <w:szCs w:val="24"/>
        </w:rPr>
      </w:pPr>
    </w:p>
    <w:p w14:paraId="731CFD0A" w14:textId="77777777" w:rsidR="005B379B" w:rsidRDefault="005B379B" w:rsidP="005B37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May1400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Doncaster into lands of</w:t>
      </w:r>
    </w:p>
    <w:p w14:paraId="3A246816" w14:textId="77777777" w:rsidR="005B379B" w:rsidRDefault="005B379B" w:rsidP="005B37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Sir Andrew </w:t>
      </w:r>
      <w:proofErr w:type="spellStart"/>
      <w:r>
        <w:rPr>
          <w:rFonts w:cs="Times New Roman"/>
          <w:szCs w:val="24"/>
        </w:rPr>
        <w:t>Loterell</w:t>
      </w:r>
      <w:proofErr w:type="spellEnd"/>
      <w:r>
        <w:rPr>
          <w:rFonts w:cs="Times New Roman"/>
          <w:szCs w:val="24"/>
        </w:rPr>
        <w:t>, senior(q.v.).</w:t>
      </w:r>
    </w:p>
    <w:p w14:paraId="21B9ECC9" w14:textId="77777777" w:rsidR="005B379B" w:rsidRDefault="005B379B" w:rsidP="005B37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https://inquisitionspostmortem.ac.uk/view/inquisition/18-068/</w:t>
        </w:r>
      </w:hyperlink>
      <w:r>
        <w:rPr>
          <w:rFonts w:cs="Times New Roman"/>
          <w:szCs w:val="24"/>
        </w:rPr>
        <w:t xml:space="preserve"> )</w:t>
      </w:r>
    </w:p>
    <w:p w14:paraId="74BD97DC" w14:textId="77777777" w:rsidR="005B379B" w:rsidRDefault="005B379B" w:rsidP="005B379B">
      <w:pPr>
        <w:pStyle w:val="NoSpacing"/>
        <w:rPr>
          <w:rFonts w:cs="Times New Roman"/>
          <w:szCs w:val="24"/>
        </w:rPr>
      </w:pPr>
    </w:p>
    <w:p w14:paraId="2877BFA5" w14:textId="77777777" w:rsidR="005B379B" w:rsidRDefault="005B379B" w:rsidP="005B379B">
      <w:pPr>
        <w:pStyle w:val="NoSpacing"/>
        <w:rPr>
          <w:rFonts w:cs="Times New Roman"/>
          <w:szCs w:val="24"/>
        </w:rPr>
      </w:pPr>
    </w:p>
    <w:p w14:paraId="14FFE600" w14:textId="77777777" w:rsidR="005B379B" w:rsidRDefault="005B379B" w:rsidP="005B37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December 2023</w:t>
      </w:r>
    </w:p>
    <w:p w14:paraId="628EED1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97F7D" w14:textId="77777777" w:rsidR="005B379B" w:rsidRDefault="005B379B" w:rsidP="009139A6">
      <w:r>
        <w:separator/>
      </w:r>
    </w:p>
  </w:endnote>
  <w:endnote w:type="continuationSeparator" w:id="0">
    <w:p w14:paraId="7A649908" w14:textId="77777777" w:rsidR="005B379B" w:rsidRDefault="005B37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A77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453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74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8D8AC" w14:textId="77777777" w:rsidR="005B379B" w:rsidRDefault="005B379B" w:rsidP="009139A6">
      <w:r>
        <w:separator/>
      </w:r>
    </w:p>
  </w:footnote>
  <w:footnote w:type="continuationSeparator" w:id="0">
    <w:p w14:paraId="0570C3F9" w14:textId="77777777" w:rsidR="005B379B" w:rsidRDefault="005B37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DF1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5B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6CD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79B"/>
    <w:rsid w:val="000666E0"/>
    <w:rsid w:val="002510B7"/>
    <w:rsid w:val="005B379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7D001"/>
  <w15:chartTrackingRefBased/>
  <w15:docId w15:val="{0E564C0A-BB37-4545-8782-516438F3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B37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8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2023-12-09T19:07:00Z</dcterms:created>
  <dcterms:modified xsi:type="dcterms:W3CDTF">2023-12-09T19:07:00Z</dcterms:modified>
</cp:coreProperties>
</file>